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829" w:rsidRDefault="00872829" w:rsidP="008728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BOTILLER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:rsidR="00872829" w:rsidRDefault="00872829" w:rsidP="008728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2829" w:rsidRDefault="00872829" w:rsidP="008728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2829" w:rsidRDefault="00872829" w:rsidP="008728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Botiller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his wife, Maud(q.v.).  (Wadley pp.83-4)</w:t>
      </w:r>
    </w:p>
    <w:p w:rsidR="00872829" w:rsidRDefault="00872829" w:rsidP="008728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2829" w:rsidRDefault="00872829" w:rsidP="008728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2829" w:rsidRDefault="00872829" w:rsidP="008728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Sep.1407</w:t>
      </w:r>
      <w:r>
        <w:rPr>
          <w:rFonts w:ascii="Times New Roman" w:hAnsi="Times New Roman" w:cs="Times New Roman"/>
          <w:sz w:val="24"/>
          <w:szCs w:val="24"/>
        </w:rPr>
        <w:tab/>
        <w:t xml:space="preserve">She had a legacy in the Will of her aunt, Alice </w:t>
      </w:r>
      <w:proofErr w:type="spellStart"/>
      <w:r>
        <w:rPr>
          <w:rFonts w:ascii="Times New Roman" w:hAnsi="Times New Roman" w:cs="Times New Roman"/>
          <w:sz w:val="24"/>
          <w:szCs w:val="24"/>
        </w:rPr>
        <w:t>Botiller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Wodeford</w:t>
      </w:r>
      <w:proofErr w:type="spellEnd"/>
      <w:r>
        <w:rPr>
          <w:rFonts w:ascii="Times New Roman" w:hAnsi="Times New Roman" w:cs="Times New Roman"/>
          <w:sz w:val="24"/>
          <w:szCs w:val="24"/>
        </w:rPr>
        <w:t>)(q.v.)</w:t>
      </w:r>
    </w:p>
    <w:p w:rsidR="00872829" w:rsidRDefault="00872829" w:rsidP="008728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:rsidR="00872829" w:rsidRDefault="00872829" w:rsidP="008728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2829" w:rsidRDefault="00872829" w:rsidP="008728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2829" w:rsidRPr="00241770" w:rsidRDefault="00872829" w:rsidP="008728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March 2016</w:t>
      </w:r>
    </w:p>
    <w:p w:rsidR="00872829" w:rsidRPr="00E71FC3" w:rsidRDefault="00872829" w:rsidP="008728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872829" w:rsidRDefault="0087282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87282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829" w:rsidRDefault="00872829" w:rsidP="00E71FC3">
      <w:pPr>
        <w:spacing w:after="0" w:line="240" w:lineRule="auto"/>
      </w:pPr>
      <w:r>
        <w:separator/>
      </w:r>
    </w:p>
  </w:endnote>
  <w:endnote w:type="continuationSeparator" w:id="0">
    <w:p w:rsidR="00872829" w:rsidRDefault="008728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829" w:rsidRDefault="00872829" w:rsidP="00E71FC3">
      <w:pPr>
        <w:spacing w:after="0" w:line="240" w:lineRule="auto"/>
      </w:pPr>
      <w:r>
        <w:separator/>
      </w:r>
    </w:p>
  </w:footnote>
  <w:footnote w:type="continuationSeparator" w:id="0">
    <w:p w:rsidR="00872829" w:rsidRDefault="008728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829"/>
    <w:rsid w:val="0087282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EDEBD"/>
  <w15:chartTrackingRefBased/>
  <w15:docId w15:val="{C5EDAAD4-C3A2-456D-9A7E-29EC19EB0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2016-03-19T15:18:00Z</dcterms:created>
  <dcterms:modified xsi:type="dcterms:W3CDTF">2016-03-19T15:18:00Z</dcterms:modified>
</cp:coreProperties>
</file>